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F80FD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 w:rsidRPr="00F80FD0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ชีวเคมี</w:t>
            </w:r>
            <w:r w:rsidR="00F80FD0" w:rsidRPr="00F80FD0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เบื้องต้น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D7820" w:rsidRDefault="00870669" w:rsidP="00F80FD0">
            <w:pPr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คม</w:t>
            </w:r>
            <w:r w:rsidR="00F1096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250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966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เคมีอินทรีย์..................................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</w:p>
          <w:p w:rsidR="00F10966" w:rsidRPr="004D7820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0FD0" w:rsidRPr="00D902F4" w:rsidRDefault="00F80FD0" w:rsidP="00F80FD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ผศ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ดร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นันทฤทธิ์ โชคถาวร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ชุติมา คงจรูญ 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อ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ดร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อนรรฆอร ศรีไสยเพชร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กัญญา บุตราช และ</w:t>
            </w:r>
          </w:p>
          <w:p w:rsidR="00F80FD0" w:rsidRPr="00D902F4" w:rsidRDefault="00F80FD0" w:rsidP="00F80FD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อ. เอกวิทย์ ตรีเนตร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491B3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FF0D1F" w:rsidP="00DF281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1019810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0160" t="15875" r="37465" b="41275"/>
                      <wp:wrapNone/>
                      <wp:docPr id="1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80.3pt;margin-top:3.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HvH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5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0795" t="15875" r="36830" b="41275"/>
                      <wp:wrapNone/>
                      <wp:docPr id="1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27.6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GYdkfj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8A4E8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A4E8B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DF2816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DF2816">
              <w:rPr>
                <w:rFonts w:cs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1C1B" w:rsidRDefault="00870669" w:rsidP="005E725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001C1B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FF0D1F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273685</wp:posOffset>
                      </wp:positionV>
                      <wp:extent cx="123825" cy="171450"/>
                      <wp:effectExtent l="9525" t="16510" r="38100" b="40640"/>
                      <wp:wrapNone/>
                      <wp:docPr id="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.5pt;margin-top:21.5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46xgIAAKM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05B" w:rsidRDefault="0067205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FF0D1F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kV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wV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vb5Fcc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FF0D1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gExA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FF0D1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o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FTqGhf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กรด เบส และบัฟเฟอร์</w:t>
            </w:r>
            <w:r w:rsidR="00DF45D9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ความรู้พื้นฐานเกี่วกับชีวเคมี</w:t>
            </w:r>
          </w:p>
          <w:p w:rsidR="005F333B" w:rsidRPr="00654DA6" w:rsidRDefault="005F333B" w:rsidP="00F80FD0">
            <w:pPr>
              <w:pStyle w:val="Heading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5F333B" w:rsidRPr="00DF45D9" w:rsidRDefault="00DF45D9" w:rsidP="00870669">
            <w:pPr>
              <w:pStyle w:val="Heading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Pr="00C469BF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9</w:t>
            </w:r>
          </w:p>
        </w:tc>
        <w:tc>
          <w:tcPr>
            <w:tcW w:w="3962" w:type="dxa"/>
          </w:tcPr>
          <w:p w:rsidR="005F333B" w:rsidRPr="00CF3E6A" w:rsidRDefault="005F333B" w:rsidP="00870669">
            <w:pPr>
              <w:rPr>
                <w:lang w:val="en-US" w:bidi="th-TH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คาร์โบไฮเดรต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การวิเคราะห์เชิงคุณภาพ </w:t>
            </w:r>
          </w:p>
          <w:p w:rsidR="005F333B" w:rsidRDefault="00F80FD0" w:rsidP="00F80FD0">
            <w:pPr>
              <w:pStyle w:val="Heading7"/>
              <w:spacing w:before="120"/>
              <w:rPr>
                <w:sz w:val="20"/>
                <w:szCs w:val="20"/>
                <w:rtl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การสร้างและการสลายคาร์โบไฮเดรต</w:t>
            </w:r>
          </w:p>
        </w:tc>
        <w:tc>
          <w:tcPr>
            <w:tcW w:w="1800" w:type="dxa"/>
            <w:gridSpan w:val="2"/>
          </w:tcPr>
          <w:p w:rsidR="005F333B" w:rsidRPr="00C469BF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Pr="00C469BF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กรดนิวคลีอิก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การวิเคราะห์เชิงคุณภาพ</w:t>
            </w:r>
          </w:p>
          <w:p w:rsidR="005F333B" w:rsidRDefault="00F80FD0" w:rsidP="00F80FD0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การสร้างและการสลายกรดนิวคลีอิก</w:t>
            </w:r>
          </w:p>
        </w:tc>
        <w:tc>
          <w:tcPr>
            <w:tcW w:w="1800" w:type="dxa"/>
            <w:gridSpan w:val="2"/>
          </w:tcPr>
          <w:p w:rsidR="005F333B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ลิปิด และวิตามิน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การวิเคราะห์เชิงคุณภาพ</w:t>
            </w:r>
          </w:p>
          <w:p w:rsidR="005F333B" w:rsidRDefault="00F80FD0" w:rsidP="00F80FD0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การสร้างและการสลายลิปิด</w:t>
            </w:r>
          </w:p>
        </w:tc>
        <w:tc>
          <w:tcPr>
            <w:tcW w:w="1800" w:type="dxa"/>
            <w:gridSpan w:val="2"/>
          </w:tcPr>
          <w:p w:rsidR="005F333B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โปรตีน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การวิเคราะห์เชิงคุณภาพ</w:t>
            </w:r>
          </w:p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การสร้างและการสลายกรดอะมิโนและ</w:t>
            </w:r>
          </w:p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    โปรตีน</w:t>
            </w:r>
          </w:p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เอนไซม์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จลน์ศาสตร์ของเอนไซม์ </w:t>
            </w:r>
          </w:p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5F333B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5F333B" w:rsidRPr="005E7452" w:rsidRDefault="005F333B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5F333B" w:rsidRPr="00656882" w:rsidRDefault="005F333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5F333B" w:rsidRPr="0065431B" w:rsidRDefault="005F333B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F333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5E7452" w:rsidRDefault="005F333B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5F333B" w:rsidRPr="005E7452" w:rsidRDefault="005F333B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5F333B" w:rsidRPr="002C1485" w:rsidRDefault="005F333B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306225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DF45D9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306225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DF45D9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 ๆ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D1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kamFwIAADU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NFm&#10;RqY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AC49BC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D1F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5R/GQ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Bc+Ufx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482720">
              <w:rPr>
                <w:rFonts w:ascii="Angsana New" w:hAnsi="Angsana New"/>
                <w:sz w:val="20"/>
                <w:szCs w:val="20"/>
              </w:rPr>
              <w:t>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D1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D1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DF45D9" w:rsidRPr="00073B28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D1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352520" w:rsidRPr="00073B28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911D3" w:rsidRDefault="008911D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911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เน้นให้ผู้เรียนมรการเตรียมตัวล่วงหน้ามากขึ้น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575B2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87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A92B3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575B2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575B2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870669" w:rsidRDefault="00575B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B27" w:rsidRPr="00870669" w:rsidRDefault="00575B2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870669" w:rsidRDefault="00575B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B27" w:rsidRPr="00870669" w:rsidRDefault="00575B2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870669" w:rsidRDefault="00575B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4.60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B27" w:rsidRPr="00870669" w:rsidRDefault="00575B2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870669" w:rsidRDefault="00575B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5.75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B27" w:rsidRPr="00870669" w:rsidRDefault="00575B2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870669" w:rsidRDefault="00575B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21.84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B27" w:rsidRPr="00870669" w:rsidRDefault="00575B2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870669" w:rsidRDefault="00575B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32.18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B27" w:rsidRPr="00870669" w:rsidRDefault="00575B2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870669" w:rsidRDefault="00575B27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870669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22.99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B27" w:rsidRPr="00870669" w:rsidRDefault="00575B27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870669" w:rsidRDefault="00575B27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870669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11.49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B27" w:rsidRPr="00870669" w:rsidRDefault="00575B27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870669" w:rsidRDefault="00575B27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870669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1.15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B27" w:rsidRPr="00870669" w:rsidRDefault="00575B27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870669" w:rsidRDefault="00575B27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870669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697C62" w:rsidRDefault="00575B27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B27" w:rsidRPr="00870669" w:rsidRDefault="00575B27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870669" w:rsidRDefault="00575B27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870669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697C62" w:rsidRDefault="00575B27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B27" w:rsidRPr="00870669" w:rsidRDefault="00575B27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75B27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B27" w:rsidRPr="00870669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5B27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75B27" w:rsidRDefault="00575B2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75B27" w:rsidRDefault="00575B2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75B27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5B27" w:rsidRPr="00367CD3" w:rsidRDefault="00575B27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75B27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367CD3" w:rsidRDefault="00575B27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367CD3" w:rsidRDefault="00575B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367CD3" w:rsidRDefault="00575B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75B27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Default="00575B27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Default="00575B27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9164E3" w:rsidRDefault="00575B27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75B27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575B27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75B27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Default="00575B27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Default="00575B27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9164E3" w:rsidRDefault="00575B2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75B27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575B27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75B27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8A227F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8A227F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5B27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575B27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5B27" w:rsidRDefault="00575B27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5B27" w:rsidRPr="0005325C" w:rsidRDefault="00575B27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575B27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75B27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Default="00575B27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Default="00575B27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9164E3" w:rsidRDefault="00575B2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75B27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575B27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75B27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Default="00575B27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Default="00575B27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9164E3" w:rsidRDefault="00575B2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75B27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5B27" w:rsidRPr="00367CD3" w:rsidRDefault="00575B2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575B27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367CD3" w:rsidRDefault="00575B27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75B27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75B27" w:rsidRDefault="00575B27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B27" w:rsidRDefault="00575B27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Default="00575B27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27" w:rsidRPr="009164E3" w:rsidRDefault="00575B2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F45D9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ใช้สื่อวิดีทัศน์ที่มีภาพและเสียงบรรยายเป็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</w:t>
            </w: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F45D9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ให้ความสนใจในการดูภาพเคลื่อนไหวแต่ทั้งนี้อาจารย์ผู้สอนต้องอธิบายซ้ำเป็นภาษาไทยซึ่งสามารถทำให้นักศึกษาเข้าใจบทเรียนได้ดี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874AC8" w:rsidP="00C410D0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จอโ</w:t>
            </w:r>
            <w:r w:rsidR="00575B2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ปรเจคเตอร์มีขนาดม่ใหญ่พอที่จะทำให้นักศึกษาที่นั่งแถวหลังตามบทเรียนได้ทัน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C410D0" w:rsidP="00575B27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นักศึกษาที่นั่งเรียนแถวหลังไม่สามารถตามบทเรียนได้ทันทั้งนี้เนื่องจากเห็นภาพบนจอไม่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4AC8" w:rsidP="00874AC8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874AC8">
              <w:rPr>
                <w:rFonts w:ascii="Angsana New" w:hAnsi="Angsana New"/>
                <w:i/>
                <w:iCs/>
                <w:noProof/>
                <w:sz w:val="32"/>
                <w:szCs w:val="32"/>
                <w:cs/>
                <w:lang w:val="en-US" w:bidi="th-TH"/>
              </w:rPr>
              <w:drawing>
                <wp:inline distT="0" distB="0" distL="0" distR="0">
                  <wp:extent cx="5688632" cy="5760640"/>
                  <wp:effectExtent l="19050" t="0" r="7318" b="0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6278" t="19485" r="27063" b="49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632" cy="5760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575B27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นักศึกษามีพื้นความรู้เดิมไม่ดีพอและไม่สนใจขวนขวายหาความรู้เพิ่มเติมจึงทำให้ผู้เรียน</w:t>
            </w:r>
            <w:r w:rsidR="00F270AC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ต้องใช้เวลาในการทำความเข้าใจบทเรียนค่อนข้างนาน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>ผศ. ดร. ชุติมา คงจรูญ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483832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483832">
        <w:rPr>
          <w:rFonts w:ascii="Angsana New" w:hAnsi="Angsana New"/>
          <w:sz w:val="32"/>
          <w:szCs w:val="32"/>
          <w:lang w:val="en-US" w:bidi="th-TH"/>
        </w:rPr>
        <w:t>3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 เดือน </w:t>
      </w:r>
      <w:r w:rsidR="00483832">
        <w:rPr>
          <w:rFonts w:ascii="Angsana New" w:hAnsi="Angsana New" w:hint="cs"/>
          <w:sz w:val="32"/>
          <w:szCs w:val="32"/>
          <w:cs/>
          <w:lang w:val="en-US" w:bidi="th-TH"/>
        </w:rPr>
        <w:t xml:space="preserve">เมษายน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483832">
        <w:rPr>
          <w:rFonts w:ascii="Angsana New" w:hAnsi="Angsana New"/>
          <w:sz w:val="32"/>
          <w:szCs w:val="32"/>
          <w:lang w:val="en-US" w:bidi="th-TH"/>
        </w:rPr>
        <w:t>2556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441" w:rsidRDefault="00937441">
      <w:r>
        <w:separator/>
      </w:r>
    </w:p>
  </w:endnote>
  <w:endnote w:type="continuationSeparator" w:id="0">
    <w:p w:rsidR="00937441" w:rsidRDefault="0093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D0" w:rsidRDefault="0048413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0F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0FD0" w:rsidRDefault="00F80F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441" w:rsidRDefault="00937441">
      <w:r>
        <w:separator/>
      </w:r>
    </w:p>
  </w:footnote>
  <w:footnote w:type="continuationSeparator" w:id="0">
    <w:p w:rsidR="00937441" w:rsidRDefault="00937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D0" w:rsidRDefault="0048413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0F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0FD0" w:rsidRDefault="00F80F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D0" w:rsidRDefault="0048413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0FD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0D1F">
      <w:rPr>
        <w:rStyle w:val="PageNumber"/>
        <w:noProof/>
      </w:rPr>
      <w:t>1</w:t>
    </w:r>
    <w:r>
      <w:rPr>
        <w:rStyle w:val="PageNumber"/>
      </w:rPr>
      <w:fldChar w:fldCharType="end"/>
    </w:r>
  </w:p>
  <w:p w:rsidR="00F80FD0" w:rsidRPr="007F3866" w:rsidRDefault="00F80FD0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1C1B"/>
    <w:rsid w:val="00003204"/>
    <w:rsid w:val="00032B4F"/>
    <w:rsid w:val="00094460"/>
    <w:rsid w:val="000C58FE"/>
    <w:rsid w:val="0011794C"/>
    <w:rsid w:val="00175809"/>
    <w:rsid w:val="00191E4F"/>
    <w:rsid w:val="001D18A8"/>
    <w:rsid w:val="001D5CD1"/>
    <w:rsid w:val="001F3BCD"/>
    <w:rsid w:val="00254C9B"/>
    <w:rsid w:val="002A513F"/>
    <w:rsid w:val="002F0446"/>
    <w:rsid w:val="00306225"/>
    <w:rsid w:val="00352520"/>
    <w:rsid w:val="003A3C27"/>
    <w:rsid w:val="003B387C"/>
    <w:rsid w:val="003C09A5"/>
    <w:rsid w:val="003D48EC"/>
    <w:rsid w:val="003E70A9"/>
    <w:rsid w:val="003F5489"/>
    <w:rsid w:val="004017DD"/>
    <w:rsid w:val="00445570"/>
    <w:rsid w:val="00476B3F"/>
    <w:rsid w:val="00482720"/>
    <w:rsid w:val="00483832"/>
    <w:rsid w:val="0048413A"/>
    <w:rsid w:val="00491B30"/>
    <w:rsid w:val="004C084D"/>
    <w:rsid w:val="004D7820"/>
    <w:rsid w:val="00533E50"/>
    <w:rsid w:val="00543CF5"/>
    <w:rsid w:val="005746A5"/>
    <w:rsid w:val="00575B27"/>
    <w:rsid w:val="005B1094"/>
    <w:rsid w:val="005C58D0"/>
    <w:rsid w:val="005D74FA"/>
    <w:rsid w:val="005E5AA2"/>
    <w:rsid w:val="005E7259"/>
    <w:rsid w:val="005F333B"/>
    <w:rsid w:val="0067205B"/>
    <w:rsid w:val="0068043A"/>
    <w:rsid w:val="00697C62"/>
    <w:rsid w:val="006A2836"/>
    <w:rsid w:val="006A379B"/>
    <w:rsid w:val="00732396"/>
    <w:rsid w:val="007967BB"/>
    <w:rsid w:val="007B2EF9"/>
    <w:rsid w:val="007E441E"/>
    <w:rsid w:val="007F3866"/>
    <w:rsid w:val="008047B3"/>
    <w:rsid w:val="00870669"/>
    <w:rsid w:val="00874AC8"/>
    <w:rsid w:val="008818C9"/>
    <w:rsid w:val="008911D3"/>
    <w:rsid w:val="008A4E8B"/>
    <w:rsid w:val="00937441"/>
    <w:rsid w:val="009531CD"/>
    <w:rsid w:val="00964655"/>
    <w:rsid w:val="00A04E87"/>
    <w:rsid w:val="00A1684A"/>
    <w:rsid w:val="00A8576F"/>
    <w:rsid w:val="00A92B32"/>
    <w:rsid w:val="00AA6A80"/>
    <w:rsid w:val="00AC49BC"/>
    <w:rsid w:val="00AC708F"/>
    <w:rsid w:val="00AF76C9"/>
    <w:rsid w:val="00B65EBC"/>
    <w:rsid w:val="00B764EC"/>
    <w:rsid w:val="00B82A9B"/>
    <w:rsid w:val="00BD6BD4"/>
    <w:rsid w:val="00C410D0"/>
    <w:rsid w:val="00C469BF"/>
    <w:rsid w:val="00C563C2"/>
    <w:rsid w:val="00CA7F68"/>
    <w:rsid w:val="00CD5965"/>
    <w:rsid w:val="00CE2258"/>
    <w:rsid w:val="00D130A1"/>
    <w:rsid w:val="00D13906"/>
    <w:rsid w:val="00D304F9"/>
    <w:rsid w:val="00DF140E"/>
    <w:rsid w:val="00DF2816"/>
    <w:rsid w:val="00DF45D9"/>
    <w:rsid w:val="00E55C74"/>
    <w:rsid w:val="00E83DDC"/>
    <w:rsid w:val="00EE710B"/>
    <w:rsid w:val="00F10966"/>
    <w:rsid w:val="00F270AC"/>
    <w:rsid w:val="00F80FD0"/>
    <w:rsid w:val="00FB7ABD"/>
    <w:rsid w:val="00FF0143"/>
    <w:rsid w:val="00FF0D1F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TIMA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63FF1FE3-1A7C-4228-AF28-C5969D0DBA69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3</Pages>
  <Words>1978</Words>
  <Characters>11276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Ikkung</cp:lastModifiedBy>
  <cp:revision>2</cp:revision>
  <cp:lastPrinted>2010-10-08T06:38:00Z</cp:lastPrinted>
  <dcterms:created xsi:type="dcterms:W3CDTF">2013-05-20T07:39:00Z</dcterms:created>
  <dcterms:modified xsi:type="dcterms:W3CDTF">2013-05-20T07:39:00Z</dcterms:modified>
</cp:coreProperties>
</file>